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6BF66" w14:textId="77777777" w:rsidR="00CD4C88" w:rsidRDefault="00CD4C88" w:rsidP="00CD4C8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RYCHERY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fl.1471)</w:t>
      </w:r>
    </w:p>
    <w:p w14:paraId="231991D0" w14:textId="77777777" w:rsidR="00CD4C88" w:rsidRDefault="00CD4C88" w:rsidP="00CD4C8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All Saints’ Church, </w:t>
      </w:r>
      <w:proofErr w:type="spellStart"/>
      <w:r>
        <w:rPr>
          <w:rFonts w:cs="Times New Roman"/>
          <w:szCs w:val="24"/>
        </w:rPr>
        <w:t>Boyton</w:t>
      </w:r>
      <w:proofErr w:type="spellEnd"/>
      <w:r>
        <w:rPr>
          <w:rFonts w:cs="Times New Roman"/>
          <w:szCs w:val="24"/>
        </w:rPr>
        <w:t>, Norfolk.</w:t>
      </w:r>
    </w:p>
    <w:p w14:paraId="26FB8AC4" w14:textId="77777777" w:rsidR="00CD4C88" w:rsidRDefault="00CD4C88" w:rsidP="00CD4C88">
      <w:pPr>
        <w:pStyle w:val="NoSpacing"/>
        <w:rPr>
          <w:rFonts w:cs="Times New Roman"/>
          <w:szCs w:val="24"/>
        </w:rPr>
      </w:pPr>
    </w:p>
    <w:p w14:paraId="1B074F81" w14:textId="77777777" w:rsidR="00CD4C88" w:rsidRDefault="00CD4C88" w:rsidP="00CD4C88">
      <w:pPr>
        <w:pStyle w:val="NoSpacing"/>
        <w:rPr>
          <w:rFonts w:cs="Times New Roman"/>
          <w:szCs w:val="24"/>
        </w:rPr>
      </w:pPr>
    </w:p>
    <w:p w14:paraId="0281DA97" w14:textId="77777777" w:rsidR="00CD4C88" w:rsidRDefault="00CD4C88" w:rsidP="00CD4C8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1471</w:t>
      </w:r>
      <w:r>
        <w:rPr>
          <w:rFonts w:cs="Times New Roman"/>
          <w:szCs w:val="24"/>
        </w:rPr>
        <w:tab/>
        <w:t>He became Rector.</w:t>
      </w:r>
    </w:p>
    <w:p w14:paraId="4AAB7459" w14:textId="77777777" w:rsidR="00CD4C88" w:rsidRDefault="00CD4C88" w:rsidP="00CD4C8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AE04B5">
        <w:rPr>
          <w:rFonts w:cs="Times New Roman"/>
          <w:szCs w:val="24"/>
        </w:rPr>
        <w:t xml:space="preserve">(“An Essay Towards a Topographical History of the County of Norfolk” </w:t>
      </w:r>
    </w:p>
    <w:p w14:paraId="2E9B5B98" w14:textId="77777777" w:rsidR="00CD4C88" w:rsidRDefault="00CD4C88" w:rsidP="00CD4C88">
      <w:pPr>
        <w:pStyle w:val="NoSpacing"/>
        <w:ind w:left="720" w:firstLine="720"/>
        <w:rPr>
          <w:rFonts w:cs="Times New Roman"/>
          <w:szCs w:val="24"/>
        </w:rPr>
      </w:pPr>
      <w:r w:rsidRPr="00AE04B5">
        <w:rPr>
          <w:rFonts w:cs="Times New Roman"/>
          <w:szCs w:val="24"/>
        </w:rPr>
        <w:t xml:space="preserve">Francis </w:t>
      </w:r>
      <w:proofErr w:type="spellStart"/>
      <w:r w:rsidRPr="00AE04B5">
        <w:rPr>
          <w:rFonts w:cs="Times New Roman"/>
          <w:szCs w:val="24"/>
        </w:rPr>
        <w:t>Blomefield</w:t>
      </w:r>
      <w:proofErr w:type="spellEnd"/>
      <w:r>
        <w:rPr>
          <w:rFonts w:cs="Times New Roman"/>
          <w:szCs w:val="24"/>
        </w:rPr>
        <w:t xml:space="preserve"> </w:t>
      </w:r>
      <w:r w:rsidRPr="00AE04B5">
        <w:rPr>
          <w:rFonts w:cs="Times New Roman"/>
          <w:szCs w:val="24"/>
        </w:rPr>
        <w:t>vol.11 pp.</w:t>
      </w:r>
      <w:r>
        <w:rPr>
          <w:rFonts w:cs="Times New Roman"/>
          <w:szCs w:val="24"/>
        </w:rPr>
        <w:t>97-100)</w:t>
      </w:r>
    </w:p>
    <w:p w14:paraId="191597DC" w14:textId="77777777" w:rsidR="00CD4C88" w:rsidRDefault="00CD4C88" w:rsidP="00CD4C88">
      <w:pPr>
        <w:pStyle w:val="NoSpacing"/>
        <w:rPr>
          <w:rFonts w:cs="Times New Roman"/>
          <w:szCs w:val="24"/>
        </w:rPr>
      </w:pPr>
    </w:p>
    <w:p w14:paraId="6C6F8AE4" w14:textId="77777777" w:rsidR="00CD4C88" w:rsidRDefault="00CD4C88" w:rsidP="00CD4C88">
      <w:pPr>
        <w:pStyle w:val="NoSpacing"/>
        <w:rPr>
          <w:rFonts w:cs="Times New Roman"/>
          <w:szCs w:val="24"/>
        </w:rPr>
      </w:pPr>
    </w:p>
    <w:p w14:paraId="0E3040F8" w14:textId="77777777" w:rsidR="00CD4C88" w:rsidRDefault="00CD4C88" w:rsidP="00CD4C8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February 2024</w:t>
      </w:r>
    </w:p>
    <w:p w14:paraId="7E6118D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3C6E9" w14:textId="77777777" w:rsidR="00CD4C88" w:rsidRDefault="00CD4C88" w:rsidP="009139A6">
      <w:r>
        <w:separator/>
      </w:r>
    </w:p>
  </w:endnote>
  <w:endnote w:type="continuationSeparator" w:id="0">
    <w:p w14:paraId="757833E4" w14:textId="77777777" w:rsidR="00CD4C88" w:rsidRDefault="00CD4C8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4D3F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5D3F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CBF4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5080A" w14:textId="77777777" w:rsidR="00CD4C88" w:rsidRDefault="00CD4C88" w:rsidP="009139A6">
      <w:r>
        <w:separator/>
      </w:r>
    </w:p>
  </w:footnote>
  <w:footnote w:type="continuationSeparator" w:id="0">
    <w:p w14:paraId="5F0D1337" w14:textId="77777777" w:rsidR="00CD4C88" w:rsidRDefault="00CD4C8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020B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358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390D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C88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CD4C88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876FD0"/>
  <w15:chartTrackingRefBased/>
  <w15:docId w15:val="{9E324E80-399A-4771-9417-8C7940E50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2024-02-06T20:17:00Z</dcterms:created>
  <dcterms:modified xsi:type="dcterms:W3CDTF">2024-02-06T20:17:00Z</dcterms:modified>
</cp:coreProperties>
</file>